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F78134" w14:textId="30D45BEE" w:rsidR="006B2F86" w:rsidRDefault="009E7C36" w:rsidP="00E71FC3">
      <w:pPr>
        <w:pStyle w:val="NoSpacing"/>
      </w:pPr>
      <w:r>
        <w:rPr>
          <w:u w:val="single"/>
        </w:rPr>
        <w:t>John SHIRWELL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14:paraId="5DD79698" w14:textId="0FA3DEF5" w:rsidR="009E7C36" w:rsidRDefault="009E7C36" w:rsidP="00E71FC3">
      <w:pPr>
        <w:pStyle w:val="NoSpacing"/>
      </w:pPr>
      <w:r>
        <w:t>Yeoman.</w:t>
      </w:r>
    </w:p>
    <w:p w14:paraId="1CAD1E45" w14:textId="386EF88F" w:rsidR="009E7C36" w:rsidRDefault="009E7C36" w:rsidP="00E71FC3">
      <w:pPr>
        <w:pStyle w:val="NoSpacing"/>
      </w:pPr>
    </w:p>
    <w:p w14:paraId="14426855" w14:textId="52A94B50" w:rsidR="009E7C36" w:rsidRDefault="009E7C36" w:rsidP="00E71FC3">
      <w:pPr>
        <w:pStyle w:val="NoSpacing"/>
      </w:pPr>
    </w:p>
    <w:p w14:paraId="43BB0C03" w14:textId="7C07FFD1" w:rsidR="009E7C36" w:rsidRDefault="009E7C36" w:rsidP="00E71FC3">
      <w:pPr>
        <w:pStyle w:val="NoSpacing"/>
      </w:pPr>
      <w:r>
        <w:t>18 Oct.1483</w:t>
      </w:r>
      <w:r>
        <w:tab/>
        <w:t>He was involved in the rising in Salisbury.   (Lander pp.176-7)</w:t>
      </w:r>
    </w:p>
    <w:p w14:paraId="59EDFFEB" w14:textId="1A7FB21D" w:rsidR="009E7C36" w:rsidRDefault="009E7C36" w:rsidP="00E71FC3">
      <w:pPr>
        <w:pStyle w:val="NoSpacing"/>
      </w:pPr>
    </w:p>
    <w:p w14:paraId="2FE0D0E9" w14:textId="5EBB5455" w:rsidR="009E7C36" w:rsidRDefault="009E7C36" w:rsidP="00E71FC3">
      <w:pPr>
        <w:pStyle w:val="NoSpacing"/>
      </w:pPr>
    </w:p>
    <w:p w14:paraId="539F2AFA" w14:textId="504A3697" w:rsidR="009E7C36" w:rsidRPr="009E7C36" w:rsidRDefault="009E7C36" w:rsidP="00E71FC3">
      <w:pPr>
        <w:pStyle w:val="NoSpacing"/>
      </w:pPr>
      <w:r>
        <w:t>9 June 2018</w:t>
      </w:r>
      <w:bookmarkStart w:id="0" w:name="_GoBack"/>
      <w:bookmarkEnd w:id="0"/>
    </w:p>
    <w:sectPr w:rsidR="009E7C36" w:rsidRPr="009E7C3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88072A" w14:textId="77777777" w:rsidR="009E7C36" w:rsidRDefault="009E7C36" w:rsidP="00E71FC3">
      <w:pPr>
        <w:spacing w:after="0" w:line="240" w:lineRule="auto"/>
      </w:pPr>
      <w:r>
        <w:separator/>
      </w:r>
    </w:p>
  </w:endnote>
  <w:endnote w:type="continuationSeparator" w:id="0">
    <w:p w14:paraId="07771D19" w14:textId="77777777" w:rsidR="009E7C36" w:rsidRDefault="009E7C3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2A835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1D0863" w14:textId="77777777" w:rsidR="009E7C36" w:rsidRDefault="009E7C36" w:rsidP="00E71FC3">
      <w:pPr>
        <w:spacing w:after="0" w:line="240" w:lineRule="auto"/>
      </w:pPr>
      <w:r>
        <w:separator/>
      </w:r>
    </w:p>
  </w:footnote>
  <w:footnote w:type="continuationSeparator" w:id="0">
    <w:p w14:paraId="29B31FCC" w14:textId="77777777" w:rsidR="009E7C36" w:rsidRDefault="009E7C3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C36"/>
    <w:rsid w:val="001A7C09"/>
    <w:rsid w:val="00577BD5"/>
    <w:rsid w:val="00656CBA"/>
    <w:rsid w:val="006A1F77"/>
    <w:rsid w:val="00733BE7"/>
    <w:rsid w:val="009E7C3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C9ABD8"/>
  <w15:chartTrackingRefBased/>
  <w15:docId w15:val="{6A8E86E1-D4E5-4832-8C4D-FFAF1AC71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1</cp:revision>
  <dcterms:created xsi:type="dcterms:W3CDTF">2018-06-09T16:19:00Z</dcterms:created>
  <dcterms:modified xsi:type="dcterms:W3CDTF">2018-06-09T16:21:00Z</dcterms:modified>
</cp:coreProperties>
</file>